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2453A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2453A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2453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2453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2453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2453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2453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2453AA">
        <w:rPr>
          <w:b w:val="0"/>
        </w:rPr>
        <w:t xml:space="preserve"> 25А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2453AA" w:rsidP="00232C8F">
            <w:r>
              <w:t>Учитель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2453AA" w:rsidP="00232C8F">
            <w:r>
              <w:t>27244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2453AA" w:rsidRPr="002453AA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2453AA" w:rsidRPr="002453AA">
        <w:rPr>
          <w:rStyle w:val="aa"/>
        </w:rPr>
        <w:t>14;  25А, 26А (25А), 27А (25А), 28А (25А), 29А (25А), 30А (25А), 31А (25А), 32А (25А), 33А (25А), 34А (25А), 35А (25А), 36А (25А), 37А (25А), 38А (25А)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2453AA" w:rsidRPr="002453AA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2453AA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2453AA" w:rsidP="001E48C6">
            <w:pPr>
              <w:jc w:val="center"/>
            </w:pPr>
            <w:r>
              <w:t>14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2453AA" w:rsidP="001E48C6">
            <w:pPr>
              <w:jc w:val="center"/>
            </w:pPr>
            <w:r>
              <w:t>13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2453AA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2453AA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2453AA" w:rsidP="001E48C6">
            <w:pPr>
              <w:jc w:val="center"/>
            </w:pPr>
            <w:r>
              <w:t>182-417-073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184-934171 02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185-587-658 40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185-139-520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183-858-820 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183-247-718 84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183-409-426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183-878-632 33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183-858-849 38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183-858-990 42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183-576-421 99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184-539-772 17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183-858-935 34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  <w:tr w:rsidR="002453AA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453AA" w:rsidRDefault="002453AA" w:rsidP="001E48C6">
            <w:pPr>
              <w:jc w:val="center"/>
            </w:pPr>
            <w:r>
              <w:t>189-082-499 21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453AA" w:rsidRPr="002C61F6" w:rsidRDefault="002453AA" w:rsidP="00AD14A4">
            <w:pPr>
              <w:rPr>
                <w:rStyle w:val="a7"/>
              </w:rPr>
            </w:pPr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2453AA" w:rsidRPr="002453AA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2453AA" w:rsidRPr="002453AA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8E5887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8E5887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58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5887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8E588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8E588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0146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0146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0146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0146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0146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0146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0146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8E5887" w:rsidRPr="008E5887">
        <w:rPr>
          <w:i/>
          <w:u w:val="single"/>
        </w:rPr>
        <w:t>1. Рекомендации по улучшению условий труда: не требуются</w:t>
      </w:r>
      <w:r w:rsidR="008E5887" w:rsidRPr="008E5887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8E5887" w:rsidRPr="008E5887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453AA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453AA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2453A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2453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453AA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453AA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2453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2453A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8E5887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453AA" w:rsidP="004E51DC">
            <w:pPr>
              <w:pStyle w:val="a8"/>
            </w:pPr>
            <w:r>
              <w:t>Гаврилюк Диана Анатольевна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2453A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Авлахова Лариса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Афонин Юрий Валентинович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Дорошок Валентина Семеновна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Мустафаева Исмира Шевкетовна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Приоти Светлана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Ярунина Татьяна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Гуреева Любовь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Печень Ольга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Тихонова Татьяна Георгиевна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Рысина Елена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Сиренко Марина Леонидовна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Сивоволова Татьяна Витальевна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EF07A3">
            <w:pPr>
              <w:pStyle w:val="a8"/>
            </w:pPr>
            <w:r>
              <w:t>Половинкина Анжелика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3AA" w:rsidRPr="002453AA" w:rsidRDefault="002453AA" w:rsidP="004E51DC">
            <w:pPr>
              <w:pStyle w:val="a8"/>
            </w:pPr>
          </w:p>
        </w:tc>
      </w:tr>
      <w:tr w:rsidR="002453AA" w:rsidRPr="002453AA" w:rsidTr="002453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453AA" w:rsidRPr="002453AA" w:rsidRDefault="002453AA" w:rsidP="00EF07A3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453AA" w:rsidRPr="002453AA" w:rsidRDefault="002453AA" w:rsidP="004E51DC">
            <w:pPr>
              <w:pStyle w:val="a8"/>
              <w:rPr>
                <w:vertAlign w:val="superscript"/>
              </w:rPr>
            </w:pPr>
            <w:r w:rsidRPr="002453AA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2453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25А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8E5887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8E5887" w:rsidRPr="008E5887">
            <w:rPr>
              <w:rStyle w:val="ad"/>
              <w:noProof/>
              <w:sz w:val="20"/>
            </w:rPr>
            <w:t>3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4;  25А, 26А (25А), 27А (25А), 28А (25А), 29А (25А), 30А (25А), 31А (25А), 32А (25А), 33А (25А), 34А (25А), 35А (25А), 36А (25А), 37А (25А), 38А (25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7244 "/>
    <w:docVar w:name="codeok " w:val="    "/>
    <w:docVar w:name="col18" w:val=" 0 "/>
    <w:docVar w:name="colanal" w:val="  Отсутствуют"/>
    <w:docVar w:name="colrab" w:val=" 1 "/>
    <w:docVar w:name="colrab_anal" w:val=" 14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25А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25А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23FD03DDB0964B4FA331EE8D760FADAE"/>
    <w:docVar w:name="rm_id" w:val="25"/>
    <w:docVar w:name="rm_name" w:val="                                          "/>
    <w:docVar w:name="rm_number" w:val=" 25А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264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453AA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5887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A5029"/>
    <w:rsid w:val="00BC2F3C"/>
    <w:rsid w:val="00C02721"/>
    <w:rsid w:val="00C03F4A"/>
    <w:rsid w:val="00C53BDE"/>
    <w:rsid w:val="00CE3307"/>
    <w:rsid w:val="00D0146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2022-04-18T06:56:00Z</dcterms:created>
  <dcterms:modified xsi:type="dcterms:W3CDTF">2022-04-18T08:39:00Z</dcterms:modified>
</cp:coreProperties>
</file>